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A43" w:rsidRDefault="00023A43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Prescription log sheet</w:t>
      </w:r>
    </w:p>
    <w:p w:rsidR="00023A43" w:rsidRPr="002908B6" w:rsidRDefault="00023A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Clinic area:</w:t>
      </w:r>
      <w:r w:rsidR="000025D0">
        <w:rPr>
          <w:rFonts w:ascii="Arial" w:hAnsi="Arial" w:cs="Arial"/>
          <w:b/>
        </w:rPr>
        <w:t xml:space="preserve"> </w:t>
      </w:r>
      <w:r w:rsidR="00C02574">
        <w:rPr>
          <w:rFonts w:ascii="Arial" w:hAnsi="Arial" w:cs="Arial"/>
          <w:b/>
        </w:rPr>
        <w:t>Jefferiss Wing – Sexual Health Clinics</w:t>
      </w:r>
    </w:p>
    <w:tbl>
      <w:tblPr>
        <w:tblStyle w:val="TableGrid"/>
        <w:tblW w:w="11307" w:type="dxa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1134"/>
        <w:gridCol w:w="1275"/>
        <w:gridCol w:w="2127"/>
        <w:gridCol w:w="2268"/>
      </w:tblGrid>
      <w:tr w:rsidR="000025D0" w:rsidTr="000025D0">
        <w:trPr>
          <w:trHeight w:val="33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  <w:r w:rsidRPr="00023A43">
              <w:rPr>
                <w:rFonts w:ascii="Arial" w:hAnsi="Arial" w:cs="Arial"/>
                <w:b/>
              </w:rPr>
              <w:t>Date ordered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  <w:r w:rsidRPr="00023A43">
              <w:rPr>
                <w:rFonts w:ascii="Arial" w:hAnsi="Arial" w:cs="Arial"/>
                <w:b/>
              </w:rPr>
              <w:t>Ordered by: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  <w:r w:rsidRPr="00023A43">
              <w:rPr>
                <w:rFonts w:ascii="Arial" w:hAnsi="Arial" w:cs="Arial"/>
                <w:b/>
              </w:rPr>
              <w:t>Amount ordered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  <w:r w:rsidRPr="00023A43">
              <w:rPr>
                <w:rFonts w:ascii="Arial" w:hAnsi="Arial" w:cs="Arial"/>
                <w:b/>
              </w:rPr>
              <w:t>Date received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  <w:r w:rsidRPr="00023A43">
              <w:rPr>
                <w:rFonts w:ascii="Arial" w:hAnsi="Arial" w:cs="Arial"/>
                <w:b/>
              </w:rPr>
              <w:t>Amount received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  <w:r w:rsidRPr="00023A43">
              <w:rPr>
                <w:rFonts w:ascii="Arial" w:hAnsi="Arial" w:cs="Arial"/>
                <w:b/>
              </w:rPr>
              <w:t>Received by</w:t>
            </w:r>
          </w:p>
        </w:tc>
        <w:tc>
          <w:tcPr>
            <w:tcW w:w="43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  <w:r w:rsidRPr="00023A43">
              <w:rPr>
                <w:rFonts w:ascii="Arial" w:hAnsi="Arial" w:cs="Arial"/>
                <w:b/>
              </w:rPr>
              <w:t>Serial numbers</w:t>
            </w: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tcBorders>
              <w:top w:val="single" w:sz="18" w:space="0" w:color="auto"/>
              <w:bottom w:val="single" w:sz="18" w:space="0" w:color="auto"/>
            </w:tcBorders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  <w:r w:rsidRPr="00023A43">
              <w:rPr>
                <w:rFonts w:ascii="Arial" w:hAnsi="Arial" w:cs="Arial"/>
                <w:b/>
              </w:rPr>
              <w:t>From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25D0" w:rsidRPr="00023A43" w:rsidRDefault="000025D0">
            <w:pPr>
              <w:rPr>
                <w:rFonts w:ascii="Arial" w:hAnsi="Arial" w:cs="Arial"/>
                <w:b/>
              </w:rPr>
            </w:pPr>
            <w:r w:rsidRPr="00023A43">
              <w:rPr>
                <w:rFonts w:ascii="Arial" w:hAnsi="Arial" w:cs="Arial"/>
                <w:b/>
              </w:rPr>
              <w:t>To</w:t>
            </w: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18" w:space="0" w:color="auto"/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64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37"/>
        </w:trPr>
        <w:tc>
          <w:tcPr>
            <w:tcW w:w="1101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  <w:tr w:rsidR="000025D0" w:rsidTr="000025D0">
        <w:trPr>
          <w:trHeight w:val="364"/>
        </w:trPr>
        <w:tc>
          <w:tcPr>
            <w:tcW w:w="1101" w:type="dxa"/>
            <w:tcBorders>
              <w:left w:val="single" w:sz="18" w:space="0" w:color="auto"/>
              <w:bottom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18" w:space="0" w:color="auto"/>
              <w:right w:val="single" w:sz="18" w:space="0" w:color="auto"/>
            </w:tcBorders>
          </w:tcPr>
          <w:p w:rsidR="000025D0" w:rsidRDefault="000025D0">
            <w:pPr>
              <w:rPr>
                <w:rFonts w:ascii="Arial" w:hAnsi="Arial" w:cs="Arial"/>
              </w:rPr>
            </w:pPr>
          </w:p>
        </w:tc>
      </w:tr>
    </w:tbl>
    <w:p w:rsidR="00CB549C" w:rsidRDefault="00CB549C" w:rsidP="00F373B0">
      <w:pPr>
        <w:spacing w:after="0" w:line="240" w:lineRule="auto"/>
        <w:rPr>
          <w:rFonts w:ascii="Arial" w:hAnsi="Arial" w:cs="Arial"/>
          <w:b/>
        </w:rPr>
        <w:sectPr w:rsidR="00CB549C" w:rsidSect="00CB549C">
          <w:pgSz w:w="16838" w:h="11906" w:orient="landscape"/>
          <w:pgMar w:top="1440" w:right="992" w:bottom="1440" w:left="1440" w:header="709" w:footer="709" w:gutter="0"/>
          <w:cols w:space="708"/>
          <w:docGrid w:linePitch="360"/>
        </w:sectPr>
      </w:pPr>
    </w:p>
    <w:p w:rsidR="005C3CCC" w:rsidRDefault="005C3CCC" w:rsidP="006B79F9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C3CCC" w:rsidSect="00CB549C">
      <w:pgSz w:w="11906" w:h="16838"/>
      <w:pgMar w:top="992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603" w:rsidRDefault="003F7603" w:rsidP="008C36B7">
      <w:pPr>
        <w:spacing w:after="0" w:line="240" w:lineRule="auto"/>
      </w:pPr>
      <w:r>
        <w:separator/>
      </w:r>
    </w:p>
  </w:endnote>
  <w:endnote w:type="continuationSeparator" w:id="0">
    <w:p w:rsidR="003F7603" w:rsidRDefault="003F7603" w:rsidP="008C3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603" w:rsidRDefault="003F7603" w:rsidP="008C36B7">
      <w:pPr>
        <w:spacing w:after="0" w:line="240" w:lineRule="auto"/>
      </w:pPr>
      <w:r>
        <w:separator/>
      </w:r>
    </w:p>
  </w:footnote>
  <w:footnote w:type="continuationSeparator" w:id="0">
    <w:p w:rsidR="003F7603" w:rsidRDefault="003F7603" w:rsidP="008C3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4B85"/>
    <w:multiLevelType w:val="hybridMultilevel"/>
    <w:tmpl w:val="016A8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1426A"/>
    <w:multiLevelType w:val="hybridMultilevel"/>
    <w:tmpl w:val="59F80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B6D0C"/>
    <w:multiLevelType w:val="hybridMultilevel"/>
    <w:tmpl w:val="7D9EA5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114C"/>
    <w:multiLevelType w:val="hybridMultilevel"/>
    <w:tmpl w:val="76643E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47B4"/>
    <w:multiLevelType w:val="hybridMultilevel"/>
    <w:tmpl w:val="00F4F9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53C75"/>
    <w:multiLevelType w:val="hybridMultilevel"/>
    <w:tmpl w:val="BACA6996"/>
    <w:lvl w:ilvl="0" w:tplc="A906F0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FF" w:themeColor="hyperlink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60939"/>
    <w:multiLevelType w:val="hybridMultilevel"/>
    <w:tmpl w:val="F470FE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127C8"/>
    <w:multiLevelType w:val="hybridMultilevel"/>
    <w:tmpl w:val="CD48BF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F50AE"/>
    <w:multiLevelType w:val="hybridMultilevel"/>
    <w:tmpl w:val="F13E6C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C43BD"/>
    <w:multiLevelType w:val="hybridMultilevel"/>
    <w:tmpl w:val="B8226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9586D"/>
    <w:multiLevelType w:val="hybridMultilevel"/>
    <w:tmpl w:val="4DC84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F05FD"/>
    <w:multiLevelType w:val="hybridMultilevel"/>
    <w:tmpl w:val="9AB6A6E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74465"/>
    <w:multiLevelType w:val="hybridMultilevel"/>
    <w:tmpl w:val="57921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B3378"/>
    <w:multiLevelType w:val="hybridMultilevel"/>
    <w:tmpl w:val="8A844E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5F73F2"/>
    <w:multiLevelType w:val="hybridMultilevel"/>
    <w:tmpl w:val="9A24045C"/>
    <w:lvl w:ilvl="0" w:tplc="BC6402BE">
      <w:start w:val="5"/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5457BB"/>
    <w:multiLevelType w:val="hybridMultilevel"/>
    <w:tmpl w:val="D1D8D5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2916AA"/>
    <w:multiLevelType w:val="hybridMultilevel"/>
    <w:tmpl w:val="F490BA4E"/>
    <w:lvl w:ilvl="0" w:tplc="FBA814D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06FAF"/>
    <w:multiLevelType w:val="multilevel"/>
    <w:tmpl w:val="CD3E75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B1517B"/>
    <w:multiLevelType w:val="hybridMultilevel"/>
    <w:tmpl w:val="3E2A4EBC"/>
    <w:lvl w:ilvl="0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C7B5376"/>
    <w:multiLevelType w:val="hybridMultilevel"/>
    <w:tmpl w:val="98824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07E1E"/>
    <w:multiLevelType w:val="hybridMultilevel"/>
    <w:tmpl w:val="1EEEF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A5F83"/>
    <w:multiLevelType w:val="hybridMultilevel"/>
    <w:tmpl w:val="DDD0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875D88"/>
    <w:multiLevelType w:val="hybridMultilevel"/>
    <w:tmpl w:val="FB8E2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50008"/>
    <w:multiLevelType w:val="hybridMultilevel"/>
    <w:tmpl w:val="D23002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446BC"/>
    <w:multiLevelType w:val="multilevel"/>
    <w:tmpl w:val="A92A36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CD75232"/>
    <w:multiLevelType w:val="hybridMultilevel"/>
    <w:tmpl w:val="096A7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76361"/>
    <w:multiLevelType w:val="hybridMultilevel"/>
    <w:tmpl w:val="B2448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FA3594"/>
    <w:multiLevelType w:val="hybridMultilevel"/>
    <w:tmpl w:val="71C04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84A1A"/>
    <w:multiLevelType w:val="hybridMultilevel"/>
    <w:tmpl w:val="F59CE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C3992"/>
    <w:multiLevelType w:val="multilevel"/>
    <w:tmpl w:val="434621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D421003"/>
    <w:multiLevelType w:val="hybridMultilevel"/>
    <w:tmpl w:val="0D167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19"/>
  </w:num>
  <w:num w:numId="5">
    <w:abstractNumId w:val="7"/>
  </w:num>
  <w:num w:numId="6">
    <w:abstractNumId w:val="8"/>
  </w:num>
  <w:num w:numId="7">
    <w:abstractNumId w:val="25"/>
  </w:num>
  <w:num w:numId="8">
    <w:abstractNumId w:val="27"/>
  </w:num>
  <w:num w:numId="9">
    <w:abstractNumId w:val="22"/>
  </w:num>
  <w:num w:numId="10">
    <w:abstractNumId w:val="12"/>
  </w:num>
  <w:num w:numId="11">
    <w:abstractNumId w:val="0"/>
  </w:num>
  <w:num w:numId="12">
    <w:abstractNumId w:val="10"/>
  </w:num>
  <w:num w:numId="13">
    <w:abstractNumId w:val="4"/>
  </w:num>
  <w:num w:numId="14">
    <w:abstractNumId w:val="14"/>
  </w:num>
  <w:num w:numId="15">
    <w:abstractNumId w:val="21"/>
  </w:num>
  <w:num w:numId="16">
    <w:abstractNumId w:val="3"/>
  </w:num>
  <w:num w:numId="17">
    <w:abstractNumId w:val="30"/>
  </w:num>
  <w:num w:numId="18">
    <w:abstractNumId w:val="20"/>
  </w:num>
  <w:num w:numId="19">
    <w:abstractNumId w:val="26"/>
  </w:num>
  <w:num w:numId="20">
    <w:abstractNumId w:val="9"/>
  </w:num>
  <w:num w:numId="21">
    <w:abstractNumId w:val="18"/>
  </w:num>
  <w:num w:numId="22">
    <w:abstractNumId w:val="23"/>
  </w:num>
  <w:num w:numId="23">
    <w:abstractNumId w:val="11"/>
  </w:num>
  <w:num w:numId="24">
    <w:abstractNumId w:val="6"/>
  </w:num>
  <w:num w:numId="25">
    <w:abstractNumId w:val="17"/>
  </w:num>
  <w:num w:numId="26">
    <w:abstractNumId w:val="15"/>
  </w:num>
  <w:num w:numId="27">
    <w:abstractNumId w:val="24"/>
  </w:num>
  <w:num w:numId="28">
    <w:abstractNumId w:val="29"/>
  </w:num>
  <w:num w:numId="29">
    <w:abstractNumId w:val="13"/>
  </w:num>
  <w:num w:numId="30">
    <w:abstractNumId w:val="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C7"/>
    <w:rsid w:val="00000209"/>
    <w:rsid w:val="000025D0"/>
    <w:rsid w:val="0000374F"/>
    <w:rsid w:val="00023A43"/>
    <w:rsid w:val="0003093A"/>
    <w:rsid w:val="00035D01"/>
    <w:rsid w:val="00041987"/>
    <w:rsid w:val="00047C56"/>
    <w:rsid w:val="000558E4"/>
    <w:rsid w:val="000661AE"/>
    <w:rsid w:val="00074E9D"/>
    <w:rsid w:val="000A1A43"/>
    <w:rsid w:val="000A3E50"/>
    <w:rsid w:val="000B52E8"/>
    <w:rsid w:val="000B5C6A"/>
    <w:rsid w:val="000C7DCB"/>
    <w:rsid w:val="000D68B8"/>
    <w:rsid w:val="000D7822"/>
    <w:rsid w:val="000E0818"/>
    <w:rsid w:val="000E43F8"/>
    <w:rsid w:val="000F194B"/>
    <w:rsid w:val="00116251"/>
    <w:rsid w:val="00131EFB"/>
    <w:rsid w:val="00145243"/>
    <w:rsid w:val="00166A2B"/>
    <w:rsid w:val="00172952"/>
    <w:rsid w:val="001830BC"/>
    <w:rsid w:val="001961C9"/>
    <w:rsid w:val="001B4BEF"/>
    <w:rsid w:val="001B6E31"/>
    <w:rsid w:val="001B71EE"/>
    <w:rsid w:val="001C4C3F"/>
    <w:rsid w:val="001D3EAC"/>
    <w:rsid w:val="00200E90"/>
    <w:rsid w:val="00214025"/>
    <w:rsid w:val="00241A5B"/>
    <w:rsid w:val="00246550"/>
    <w:rsid w:val="002908B6"/>
    <w:rsid w:val="0029141C"/>
    <w:rsid w:val="00292505"/>
    <w:rsid w:val="002936E4"/>
    <w:rsid w:val="002A7B8A"/>
    <w:rsid w:val="002B15FF"/>
    <w:rsid w:val="002C1382"/>
    <w:rsid w:val="002C7FAF"/>
    <w:rsid w:val="002E085E"/>
    <w:rsid w:val="002E200B"/>
    <w:rsid w:val="002F725E"/>
    <w:rsid w:val="003022B3"/>
    <w:rsid w:val="003027AC"/>
    <w:rsid w:val="00305D0C"/>
    <w:rsid w:val="00316EB5"/>
    <w:rsid w:val="00320C45"/>
    <w:rsid w:val="0032401D"/>
    <w:rsid w:val="00336A45"/>
    <w:rsid w:val="00354B04"/>
    <w:rsid w:val="00363F14"/>
    <w:rsid w:val="00382C26"/>
    <w:rsid w:val="003915CC"/>
    <w:rsid w:val="003A13BD"/>
    <w:rsid w:val="003B2A44"/>
    <w:rsid w:val="003B3BB4"/>
    <w:rsid w:val="003C4010"/>
    <w:rsid w:val="003D35F9"/>
    <w:rsid w:val="003D3977"/>
    <w:rsid w:val="003F18DE"/>
    <w:rsid w:val="003F1C6A"/>
    <w:rsid w:val="003F6B6B"/>
    <w:rsid w:val="003F7603"/>
    <w:rsid w:val="00416E5C"/>
    <w:rsid w:val="00424DF3"/>
    <w:rsid w:val="00431699"/>
    <w:rsid w:val="004406ED"/>
    <w:rsid w:val="004532F6"/>
    <w:rsid w:val="0045668A"/>
    <w:rsid w:val="00457AC8"/>
    <w:rsid w:val="00457C0D"/>
    <w:rsid w:val="00460DC7"/>
    <w:rsid w:val="0048706C"/>
    <w:rsid w:val="004924B4"/>
    <w:rsid w:val="004A2481"/>
    <w:rsid w:val="004A521D"/>
    <w:rsid w:val="004B24EF"/>
    <w:rsid w:val="004D5D06"/>
    <w:rsid w:val="004D71B2"/>
    <w:rsid w:val="004E7DBA"/>
    <w:rsid w:val="00500F36"/>
    <w:rsid w:val="0051234D"/>
    <w:rsid w:val="0051599F"/>
    <w:rsid w:val="005165F9"/>
    <w:rsid w:val="005213CE"/>
    <w:rsid w:val="005266EA"/>
    <w:rsid w:val="00546771"/>
    <w:rsid w:val="00550563"/>
    <w:rsid w:val="00560DF5"/>
    <w:rsid w:val="005A1825"/>
    <w:rsid w:val="005B6865"/>
    <w:rsid w:val="005C3CCC"/>
    <w:rsid w:val="005C6EA0"/>
    <w:rsid w:val="005E153C"/>
    <w:rsid w:val="005E2472"/>
    <w:rsid w:val="005E297D"/>
    <w:rsid w:val="005F3AFF"/>
    <w:rsid w:val="00604209"/>
    <w:rsid w:val="00607E6D"/>
    <w:rsid w:val="00610C8D"/>
    <w:rsid w:val="00611D9A"/>
    <w:rsid w:val="006140A4"/>
    <w:rsid w:val="00621C9B"/>
    <w:rsid w:val="0062354D"/>
    <w:rsid w:val="00625025"/>
    <w:rsid w:val="006373E5"/>
    <w:rsid w:val="0064461D"/>
    <w:rsid w:val="00651981"/>
    <w:rsid w:val="00655164"/>
    <w:rsid w:val="00662573"/>
    <w:rsid w:val="00670519"/>
    <w:rsid w:val="006716AC"/>
    <w:rsid w:val="00677792"/>
    <w:rsid w:val="00694726"/>
    <w:rsid w:val="00696B57"/>
    <w:rsid w:val="006A4906"/>
    <w:rsid w:val="006A65E7"/>
    <w:rsid w:val="006A7261"/>
    <w:rsid w:val="006B5213"/>
    <w:rsid w:val="006B5D0F"/>
    <w:rsid w:val="006B79F9"/>
    <w:rsid w:val="006C7609"/>
    <w:rsid w:val="006D2C84"/>
    <w:rsid w:val="006D7539"/>
    <w:rsid w:val="006E07AF"/>
    <w:rsid w:val="006E355C"/>
    <w:rsid w:val="006E4191"/>
    <w:rsid w:val="006E4829"/>
    <w:rsid w:val="006F1946"/>
    <w:rsid w:val="00711C60"/>
    <w:rsid w:val="0072025A"/>
    <w:rsid w:val="0072193A"/>
    <w:rsid w:val="00741E81"/>
    <w:rsid w:val="00744321"/>
    <w:rsid w:val="00751937"/>
    <w:rsid w:val="00756DED"/>
    <w:rsid w:val="00757D7F"/>
    <w:rsid w:val="00760065"/>
    <w:rsid w:val="00767A26"/>
    <w:rsid w:val="007702C5"/>
    <w:rsid w:val="007808E4"/>
    <w:rsid w:val="00784C4E"/>
    <w:rsid w:val="00793D10"/>
    <w:rsid w:val="007A0161"/>
    <w:rsid w:val="007B0C0D"/>
    <w:rsid w:val="007B581F"/>
    <w:rsid w:val="007B6F91"/>
    <w:rsid w:val="007C0D10"/>
    <w:rsid w:val="007C6C18"/>
    <w:rsid w:val="008111CA"/>
    <w:rsid w:val="00815A09"/>
    <w:rsid w:val="00824383"/>
    <w:rsid w:val="00833863"/>
    <w:rsid w:val="00845961"/>
    <w:rsid w:val="008479B2"/>
    <w:rsid w:val="00850D7F"/>
    <w:rsid w:val="00862EA2"/>
    <w:rsid w:val="008759C1"/>
    <w:rsid w:val="008A145F"/>
    <w:rsid w:val="008C36B7"/>
    <w:rsid w:val="008C4490"/>
    <w:rsid w:val="008D1691"/>
    <w:rsid w:val="008D5F2A"/>
    <w:rsid w:val="008E7BB3"/>
    <w:rsid w:val="008F4608"/>
    <w:rsid w:val="009113B2"/>
    <w:rsid w:val="009125EF"/>
    <w:rsid w:val="00917B87"/>
    <w:rsid w:val="00943EEC"/>
    <w:rsid w:val="00944CA1"/>
    <w:rsid w:val="00955C2B"/>
    <w:rsid w:val="00960A82"/>
    <w:rsid w:val="00966B29"/>
    <w:rsid w:val="009807B8"/>
    <w:rsid w:val="00983E76"/>
    <w:rsid w:val="009974D8"/>
    <w:rsid w:val="009A0E04"/>
    <w:rsid w:val="009A3301"/>
    <w:rsid w:val="009A65A7"/>
    <w:rsid w:val="009B09B8"/>
    <w:rsid w:val="009B50A5"/>
    <w:rsid w:val="009C4EF1"/>
    <w:rsid w:val="009D0BF8"/>
    <w:rsid w:val="009D0CAB"/>
    <w:rsid w:val="009D4F65"/>
    <w:rsid w:val="009D61EA"/>
    <w:rsid w:val="009E6D45"/>
    <w:rsid w:val="009F1968"/>
    <w:rsid w:val="009F412F"/>
    <w:rsid w:val="009F62F0"/>
    <w:rsid w:val="00A11077"/>
    <w:rsid w:val="00A16351"/>
    <w:rsid w:val="00A174F0"/>
    <w:rsid w:val="00A20FBD"/>
    <w:rsid w:val="00A237FC"/>
    <w:rsid w:val="00A32936"/>
    <w:rsid w:val="00A36B89"/>
    <w:rsid w:val="00A40763"/>
    <w:rsid w:val="00A410E5"/>
    <w:rsid w:val="00A61306"/>
    <w:rsid w:val="00A718A2"/>
    <w:rsid w:val="00A723EB"/>
    <w:rsid w:val="00A725E3"/>
    <w:rsid w:val="00A80FFF"/>
    <w:rsid w:val="00A82494"/>
    <w:rsid w:val="00A8290E"/>
    <w:rsid w:val="00A8511F"/>
    <w:rsid w:val="00A8601D"/>
    <w:rsid w:val="00A8711C"/>
    <w:rsid w:val="00A90454"/>
    <w:rsid w:val="00A90743"/>
    <w:rsid w:val="00A93620"/>
    <w:rsid w:val="00AA0A44"/>
    <w:rsid w:val="00AB450E"/>
    <w:rsid w:val="00AD1D01"/>
    <w:rsid w:val="00AD5194"/>
    <w:rsid w:val="00AE1124"/>
    <w:rsid w:val="00AE2241"/>
    <w:rsid w:val="00AE7181"/>
    <w:rsid w:val="00B002D1"/>
    <w:rsid w:val="00B159F7"/>
    <w:rsid w:val="00B5022F"/>
    <w:rsid w:val="00B60BEF"/>
    <w:rsid w:val="00B6198B"/>
    <w:rsid w:val="00B67F83"/>
    <w:rsid w:val="00B821A6"/>
    <w:rsid w:val="00BB2D99"/>
    <w:rsid w:val="00BB35AE"/>
    <w:rsid w:val="00BC0C0B"/>
    <w:rsid w:val="00BD3AF1"/>
    <w:rsid w:val="00BD7CB6"/>
    <w:rsid w:val="00BE3472"/>
    <w:rsid w:val="00BF5EE8"/>
    <w:rsid w:val="00C02574"/>
    <w:rsid w:val="00C17F2F"/>
    <w:rsid w:val="00C22E2A"/>
    <w:rsid w:val="00C23491"/>
    <w:rsid w:val="00C23FE8"/>
    <w:rsid w:val="00C30042"/>
    <w:rsid w:val="00C32661"/>
    <w:rsid w:val="00C44562"/>
    <w:rsid w:val="00C64F78"/>
    <w:rsid w:val="00C66452"/>
    <w:rsid w:val="00C915AD"/>
    <w:rsid w:val="00CA062B"/>
    <w:rsid w:val="00CA16DF"/>
    <w:rsid w:val="00CA6B9A"/>
    <w:rsid w:val="00CB549C"/>
    <w:rsid w:val="00CC054E"/>
    <w:rsid w:val="00CC2AA0"/>
    <w:rsid w:val="00CC6E07"/>
    <w:rsid w:val="00CC73DA"/>
    <w:rsid w:val="00CD0809"/>
    <w:rsid w:val="00CE2046"/>
    <w:rsid w:val="00CE486F"/>
    <w:rsid w:val="00CE6D5B"/>
    <w:rsid w:val="00CF1CC8"/>
    <w:rsid w:val="00CF6DDB"/>
    <w:rsid w:val="00D20B97"/>
    <w:rsid w:val="00D33B41"/>
    <w:rsid w:val="00D638D2"/>
    <w:rsid w:val="00D66249"/>
    <w:rsid w:val="00D84C0E"/>
    <w:rsid w:val="00D8770F"/>
    <w:rsid w:val="00DA7A7A"/>
    <w:rsid w:val="00DB6B71"/>
    <w:rsid w:val="00DC2F82"/>
    <w:rsid w:val="00DD00E8"/>
    <w:rsid w:val="00DD4EB5"/>
    <w:rsid w:val="00DE1850"/>
    <w:rsid w:val="00DF0846"/>
    <w:rsid w:val="00DF7769"/>
    <w:rsid w:val="00E12698"/>
    <w:rsid w:val="00E2695E"/>
    <w:rsid w:val="00E3475E"/>
    <w:rsid w:val="00E41CE3"/>
    <w:rsid w:val="00E438A1"/>
    <w:rsid w:val="00E54CD1"/>
    <w:rsid w:val="00E64055"/>
    <w:rsid w:val="00E70453"/>
    <w:rsid w:val="00E900C2"/>
    <w:rsid w:val="00EA05C1"/>
    <w:rsid w:val="00EA28AE"/>
    <w:rsid w:val="00EA5401"/>
    <w:rsid w:val="00EA6D90"/>
    <w:rsid w:val="00EC63F6"/>
    <w:rsid w:val="00ED0C75"/>
    <w:rsid w:val="00ED633B"/>
    <w:rsid w:val="00EE32D6"/>
    <w:rsid w:val="00EF55CF"/>
    <w:rsid w:val="00EF7604"/>
    <w:rsid w:val="00F016D3"/>
    <w:rsid w:val="00F01767"/>
    <w:rsid w:val="00F10310"/>
    <w:rsid w:val="00F21BC3"/>
    <w:rsid w:val="00F373B0"/>
    <w:rsid w:val="00F402DA"/>
    <w:rsid w:val="00F519AB"/>
    <w:rsid w:val="00F54813"/>
    <w:rsid w:val="00F722B7"/>
    <w:rsid w:val="00F82200"/>
    <w:rsid w:val="00F9470F"/>
    <w:rsid w:val="00F95692"/>
    <w:rsid w:val="00F96140"/>
    <w:rsid w:val="00FB2BA1"/>
    <w:rsid w:val="00FC3DAC"/>
    <w:rsid w:val="00FD07AA"/>
    <w:rsid w:val="00FE0491"/>
    <w:rsid w:val="00FF3288"/>
    <w:rsid w:val="00FF4488"/>
    <w:rsid w:val="00FF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50A19368-6EFF-4DEB-8C6A-4D033898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822"/>
  </w:style>
  <w:style w:type="paragraph" w:styleId="Heading1">
    <w:name w:val="heading 1"/>
    <w:basedOn w:val="Normal"/>
    <w:next w:val="Normal"/>
    <w:link w:val="Heading1Char"/>
    <w:uiPriority w:val="9"/>
    <w:qFormat/>
    <w:rsid w:val="005A18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95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2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A18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1825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2354D"/>
    <w:pPr>
      <w:tabs>
        <w:tab w:val="left" w:pos="426"/>
        <w:tab w:val="right" w:leader="dot" w:pos="9016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182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C36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6B7"/>
  </w:style>
  <w:style w:type="paragraph" w:styleId="Footer">
    <w:name w:val="footer"/>
    <w:basedOn w:val="Normal"/>
    <w:link w:val="FooterChar"/>
    <w:uiPriority w:val="99"/>
    <w:unhideWhenUsed/>
    <w:rsid w:val="008C36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6B7"/>
  </w:style>
  <w:style w:type="paragraph" w:styleId="ListParagraph">
    <w:name w:val="List Paragraph"/>
    <w:basedOn w:val="Normal"/>
    <w:uiPriority w:val="34"/>
    <w:qFormat/>
    <w:rsid w:val="00BE347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D4E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E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E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E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E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2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C46D-A587-4421-9B94-2932E9E1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66EBAE34</Template>
  <TotalTime>0</TotalTime>
  <Pages>2</Pages>
  <Words>52</Words>
  <Characters>300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Healthcare NHS Trust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Goddard, Stephanie</dc:creator>
  <cp:lastModifiedBy>Goodhand, Naomi</cp:lastModifiedBy>
  <cp:revision>2</cp:revision>
  <cp:lastPrinted>2020-03-19T12:32:00Z</cp:lastPrinted>
  <dcterms:created xsi:type="dcterms:W3CDTF">2020-03-19T12:32:00Z</dcterms:created>
  <dcterms:modified xsi:type="dcterms:W3CDTF">2020-03-19T12:32:00Z</dcterms:modified>
</cp:coreProperties>
</file>